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1BBBB6" w14:textId="77777777" w:rsidR="006E0077" w:rsidRDefault="006E0077" w:rsidP="006E00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Henry SCACIRE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2AFCDEDB" w14:textId="77777777" w:rsidR="006E0077" w:rsidRDefault="006E0077" w:rsidP="006E00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Ingoldmells</w:t>
      </w:r>
      <w:proofErr w:type="spellEnd"/>
      <w:r>
        <w:rPr>
          <w:rFonts w:ascii="Times New Roman" w:hAnsi="Times New Roman" w:cs="Times New Roman"/>
        </w:rPr>
        <w:t>, Lincolnshire. Drover.</w:t>
      </w:r>
    </w:p>
    <w:p w14:paraId="41FE31B4" w14:textId="77777777" w:rsidR="006E0077" w:rsidRDefault="006E0077" w:rsidP="006E0077">
      <w:pPr>
        <w:rPr>
          <w:rFonts w:ascii="Times New Roman" w:hAnsi="Times New Roman" w:cs="Times New Roman"/>
        </w:rPr>
      </w:pPr>
    </w:p>
    <w:p w14:paraId="4FC59E6E" w14:textId="77777777" w:rsidR="006E0077" w:rsidRDefault="006E0077" w:rsidP="006E0077">
      <w:pPr>
        <w:rPr>
          <w:rFonts w:ascii="Times New Roman" w:hAnsi="Times New Roman" w:cs="Times New Roman"/>
        </w:rPr>
      </w:pPr>
    </w:p>
    <w:p w14:paraId="6B5BCC35" w14:textId="77777777" w:rsidR="006E0077" w:rsidRDefault="006E0077" w:rsidP="006E00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Ordyng</w:t>
      </w:r>
      <w:proofErr w:type="spellEnd"/>
      <w:r>
        <w:rPr>
          <w:rFonts w:ascii="Times New Roman" w:hAnsi="Times New Roman" w:cs="Times New Roman"/>
        </w:rPr>
        <w:t xml:space="preserve">(q.v.) brought a plaint of debt against him, Thomas </w:t>
      </w:r>
      <w:proofErr w:type="spellStart"/>
      <w:r>
        <w:rPr>
          <w:rFonts w:ascii="Times New Roman" w:hAnsi="Times New Roman" w:cs="Times New Roman"/>
        </w:rPr>
        <w:t>Askewe</w:t>
      </w:r>
      <w:proofErr w:type="spellEnd"/>
    </w:p>
    <w:p w14:paraId="3BB5FCD3" w14:textId="77777777" w:rsidR="006E0077" w:rsidRDefault="006E0077" w:rsidP="006E00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</w:t>
      </w:r>
      <w:proofErr w:type="spellStart"/>
      <w:r>
        <w:rPr>
          <w:rFonts w:ascii="Times New Roman" w:hAnsi="Times New Roman" w:cs="Times New Roman"/>
        </w:rPr>
        <w:t>Ingoldmells</w:t>
      </w:r>
      <w:proofErr w:type="spellEnd"/>
      <w:r>
        <w:rPr>
          <w:rFonts w:ascii="Times New Roman" w:hAnsi="Times New Roman" w:cs="Times New Roman"/>
        </w:rPr>
        <w:t xml:space="preserve">(q.v.) and Thomas </w:t>
      </w:r>
      <w:proofErr w:type="spellStart"/>
      <w:r>
        <w:rPr>
          <w:rFonts w:ascii="Times New Roman" w:hAnsi="Times New Roman" w:cs="Times New Roman"/>
        </w:rPr>
        <w:t>Sharforth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Quadring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Eaudike</w:t>
      </w:r>
      <w:proofErr w:type="spellEnd"/>
      <w:r>
        <w:rPr>
          <w:rFonts w:ascii="Times New Roman" w:hAnsi="Times New Roman" w:cs="Times New Roman"/>
        </w:rPr>
        <w:t>(q.v.).</w:t>
      </w:r>
    </w:p>
    <w:p w14:paraId="4FB0EFF6" w14:textId="77777777" w:rsidR="006E0077" w:rsidRDefault="006E0077" w:rsidP="006E00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51F28AE1" w14:textId="77777777" w:rsidR="006E0077" w:rsidRDefault="006E0077" w:rsidP="006E0077">
      <w:pPr>
        <w:rPr>
          <w:rFonts w:ascii="Times New Roman" w:hAnsi="Times New Roman" w:cs="Times New Roman"/>
        </w:rPr>
      </w:pPr>
    </w:p>
    <w:p w14:paraId="60C6C3C3" w14:textId="77777777" w:rsidR="006E0077" w:rsidRDefault="006E0077" w:rsidP="006E0077">
      <w:pPr>
        <w:rPr>
          <w:rFonts w:ascii="Times New Roman" w:hAnsi="Times New Roman" w:cs="Times New Roman"/>
        </w:rPr>
      </w:pPr>
    </w:p>
    <w:p w14:paraId="4450EA81" w14:textId="77777777" w:rsidR="006E0077" w:rsidRDefault="006E0077" w:rsidP="006E00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 August 2018</w:t>
      </w:r>
    </w:p>
    <w:p w14:paraId="107C3EC0" w14:textId="77777777" w:rsidR="006B2F86" w:rsidRPr="006E0077" w:rsidRDefault="006E0077" w:rsidP="006E0077">
      <w:bookmarkStart w:id="0" w:name="_GoBack"/>
      <w:bookmarkEnd w:id="0"/>
    </w:p>
    <w:sectPr w:rsidR="006B2F86" w:rsidRPr="006E007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E1A581" w14:textId="77777777" w:rsidR="006E0077" w:rsidRDefault="006E0077" w:rsidP="00E71FC3">
      <w:r>
        <w:separator/>
      </w:r>
    </w:p>
  </w:endnote>
  <w:endnote w:type="continuationSeparator" w:id="0">
    <w:p w14:paraId="1461A145" w14:textId="77777777" w:rsidR="006E0077" w:rsidRDefault="006E007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97021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8015A2" w14:textId="77777777" w:rsidR="006E0077" w:rsidRDefault="006E0077" w:rsidP="00E71FC3">
      <w:r>
        <w:separator/>
      </w:r>
    </w:p>
  </w:footnote>
  <w:footnote w:type="continuationSeparator" w:id="0">
    <w:p w14:paraId="26FEACDF" w14:textId="77777777" w:rsidR="006E0077" w:rsidRDefault="006E007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0077"/>
    <w:rsid w:val="001A7C09"/>
    <w:rsid w:val="00577BD5"/>
    <w:rsid w:val="00656CBA"/>
    <w:rsid w:val="006A1F77"/>
    <w:rsid w:val="006E00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DFB4EA"/>
  <w15:chartTrackingRefBased/>
  <w15:docId w15:val="{0FB10261-392D-4AF8-B5B4-1E31251A7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E007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2018-09-16T19:07:00Z</dcterms:created>
  <dcterms:modified xsi:type="dcterms:W3CDTF">2018-09-16T19:08:00Z</dcterms:modified>
</cp:coreProperties>
</file>